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25930" w14:textId="77777777" w:rsidR="00957F40" w:rsidRPr="006A632F" w:rsidRDefault="00957F40" w:rsidP="00957F40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9D616" wp14:editId="44C6CA8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218D1" w14:textId="77777777" w:rsidR="00957F40" w:rsidRDefault="00957F40" w:rsidP="00957F40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2BE9D6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17p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K7jXuk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6EB218D1" w14:textId="77777777" w:rsidR="00957F40" w:rsidRDefault="00957F40" w:rsidP="00957F40"/>
                  </w:txbxContent>
                </v:textbox>
              </v:shape>
            </w:pict>
          </mc:Fallback>
        </mc:AlternateConten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19539FC4" wp14:editId="3824E112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0" name="Picture 10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32F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79DB3239" wp14:editId="6922A7DF">
            <wp:extent cx="504825" cy="666750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718EF6E4" wp14:editId="14A283B7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12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94684B" w14:textId="77777777" w:rsidR="00957F40" w:rsidRPr="006A632F" w:rsidRDefault="00957F40" w:rsidP="00957F40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6A632F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5071E7A0" w14:textId="77777777" w:rsidR="00957F40" w:rsidRPr="006A632F" w:rsidRDefault="00957F40" w:rsidP="00957F40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3CCFD1EC" w14:textId="77777777" w:rsidR="00957F40" w:rsidRPr="006A632F" w:rsidRDefault="00957F40" w:rsidP="00957F40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0BB51AB0" w14:textId="77777777" w:rsidR="00957F40" w:rsidRDefault="00957F40" w:rsidP="00957F40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p w14:paraId="3DCD7E25" w14:textId="77777777" w:rsidR="00957F40" w:rsidRDefault="00957F40" w:rsidP="00957F40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</w:p>
    <w:p w14:paraId="0F6D31BA" w14:textId="406CB961" w:rsidR="00957F40" w:rsidRDefault="00A239A1" w:rsidP="00957F40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Nr.       </w:t>
      </w:r>
      <w:proofErr w:type="spellStart"/>
      <w:r>
        <w:rPr>
          <w:rStyle w:val="Strong"/>
          <w:rFonts w:ascii="Helvetica" w:hAnsi="Helvetica" w:cs="Helvetica"/>
          <w:color w:val="333333"/>
          <w:sz w:val="21"/>
          <w:szCs w:val="21"/>
        </w:rPr>
        <w:t>Prot</w:t>
      </w:r>
      <w:proofErr w:type="spellEnd"/>
      <w:r w:rsidR="005C3479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                                                                         </w:t>
      </w:r>
      <w:r w:rsidR="005C7D06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            </w:t>
      </w:r>
      <w:proofErr w:type="spellStart"/>
      <w:r w:rsidR="005C7D06">
        <w:rPr>
          <w:rStyle w:val="Strong"/>
          <w:rFonts w:ascii="Helvetica" w:hAnsi="Helvetica" w:cs="Helvetica"/>
          <w:color w:val="333333"/>
          <w:sz w:val="21"/>
          <w:szCs w:val="21"/>
        </w:rPr>
        <w:t>B.Curri</w:t>
      </w:r>
      <w:proofErr w:type="spellEnd"/>
      <w:r w:rsidR="005C7D06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me </w:t>
      </w:r>
      <w:r w:rsidR="007F3DCC">
        <w:rPr>
          <w:rStyle w:val="Strong"/>
          <w:rFonts w:ascii="Helvetica" w:hAnsi="Helvetica" w:cs="Helvetica"/>
          <w:color w:val="333333"/>
          <w:sz w:val="21"/>
          <w:szCs w:val="21"/>
        </w:rPr>
        <w:t>10</w:t>
      </w:r>
      <w:r w:rsidR="005C3479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="000E0A73">
        <w:rPr>
          <w:rStyle w:val="Strong"/>
          <w:rFonts w:ascii="Helvetica" w:hAnsi="Helvetica" w:cs="Helvetica"/>
          <w:color w:val="333333"/>
          <w:sz w:val="21"/>
          <w:szCs w:val="21"/>
        </w:rPr>
        <w:t>11</w:t>
      </w:r>
      <w:r w:rsidR="005C3479">
        <w:rPr>
          <w:rStyle w:val="Strong"/>
          <w:rFonts w:ascii="Helvetica" w:hAnsi="Helvetica" w:cs="Helvetica"/>
          <w:color w:val="333333"/>
          <w:sz w:val="21"/>
          <w:szCs w:val="21"/>
        </w:rPr>
        <w:t>.202</w:t>
      </w:r>
      <w:r w:rsidR="000E0A73">
        <w:rPr>
          <w:rStyle w:val="Strong"/>
          <w:rFonts w:ascii="Helvetica" w:hAnsi="Helvetica" w:cs="Helvetica"/>
          <w:color w:val="333333"/>
          <w:sz w:val="21"/>
          <w:szCs w:val="21"/>
        </w:rPr>
        <w:t>3</w:t>
      </w:r>
    </w:p>
    <w:p w14:paraId="6B196FB4" w14:textId="77777777" w:rsidR="00957F40" w:rsidRDefault="00957F40" w:rsidP="00957F40">
      <w:pPr>
        <w:pStyle w:val="rtecenter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> SHPALLJE</w:t>
      </w:r>
    </w:p>
    <w:p w14:paraId="49DF4300" w14:textId="77777777" w:rsidR="00957F40" w:rsidRDefault="00957F40" w:rsidP="00957F4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                                                                             </w:t>
      </w: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PËR</w:t>
      </w:r>
    </w:p>
    <w:p w14:paraId="151A4586" w14:textId="7ACA731C" w:rsidR="00957F40" w:rsidRPr="009201E6" w:rsidRDefault="00957F40" w:rsidP="00957F4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LËVIZJE PARALELE</w:t>
      </w:r>
      <w:r w:rsidR="00CD76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DHE</w:t>
      </w: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NGRITJE</w:t>
      </w:r>
      <w:r w:rsidR="00CD76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NË DETYRË</w:t>
      </w:r>
      <w:proofErr w:type="gramStart"/>
      <w:r w:rsidR="00CD76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</w:t>
      </w: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NË</w:t>
      </w:r>
      <w:proofErr w:type="gramEnd"/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KATEGORINË E MESME DREJTUESE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(</w:t>
      </w:r>
      <w:proofErr w:type="spellStart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Drejtor</w:t>
      </w:r>
      <w:proofErr w:type="spellEnd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Drejtorie</w:t>
      </w:r>
      <w:proofErr w:type="spellEnd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)</w:t>
      </w:r>
    </w:p>
    <w:p w14:paraId="3A063D50" w14:textId="4C7EE9B0" w:rsidR="00CA3F84" w:rsidRDefault="00CA3F84" w:rsidP="00E00CF9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660B4D20" w14:textId="5421A4B2" w:rsidR="00957F40" w:rsidRPr="00957F40" w:rsidRDefault="00957F40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957F40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CD767E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957F40">
        <w:rPr>
          <w:rFonts w:ascii="Times New Roman" w:hAnsi="Times New Roman"/>
          <w:b/>
          <w:bCs/>
          <w:sz w:val="24"/>
          <w:szCs w:val="24"/>
          <w:lang w:val="de-DE"/>
        </w:rPr>
        <w:t xml:space="preserve"> Master shkencor</w:t>
      </w:r>
      <w:r w:rsidR="00CD767E">
        <w:rPr>
          <w:rFonts w:ascii="Times New Roman" w:hAnsi="Times New Roman"/>
          <w:b/>
          <w:bCs/>
          <w:sz w:val="24"/>
          <w:szCs w:val="24"/>
          <w:lang w:val="de-DE"/>
        </w:rPr>
        <w:t xml:space="preserve">“ </w:t>
      </w:r>
    </w:p>
    <w:p w14:paraId="6CD10C56" w14:textId="252B7030" w:rsidR="00957F40" w:rsidRPr="00957F40" w:rsidRDefault="00957F40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957F40">
        <w:rPr>
          <w:rFonts w:ascii="Times New Roman" w:hAnsi="Times New Roman"/>
          <w:b/>
          <w:bCs/>
          <w:sz w:val="24"/>
          <w:szCs w:val="24"/>
          <w:lang w:val="de-DE"/>
        </w:rPr>
        <w:t>Drejtor i Drejtorise së Turizmit  Shërbimeve Publike</w:t>
      </w:r>
      <w:r w:rsidR="00094A33">
        <w:rPr>
          <w:rFonts w:ascii="Times New Roman" w:hAnsi="Times New Roman"/>
          <w:b/>
          <w:bCs/>
          <w:sz w:val="24"/>
          <w:szCs w:val="24"/>
          <w:lang w:val="de-DE"/>
        </w:rPr>
        <w:t xml:space="preserve"> dhe Transportit</w:t>
      </w:r>
    </w:p>
    <w:p w14:paraId="71DCBC34" w14:textId="70D8E45D" w:rsidR="00957F40" w:rsidRPr="00957F40" w:rsidRDefault="00957F40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957F40">
        <w:rPr>
          <w:rFonts w:ascii="Times New Roman" w:hAnsi="Times New Roman"/>
          <w:b/>
          <w:bCs/>
          <w:sz w:val="24"/>
          <w:szCs w:val="24"/>
          <w:lang w:val="de-DE"/>
        </w:rPr>
        <w:t>Kategoria e Pages II-b</w:t>
      </w:r>
    </w:p>
    <w:p w14:paraId="52470431" w14:textId="0FC4E6B4" w:rsidR="00E00CF9" w:rsidRDefault="00E00CF9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 w:rsidR="00263919">
        <w:rPr>
          <w:rFonts w:ascii="Times New Roman" w:hAnsi="Times New Roman"/>
          <w:sz w:val="24"/>
          <w:szCs w:val="24"/>
          <w:lang w:val="de-DE"/>
        </w:rPr>
        <w:t xml:space="preserve">Bashkia Tropoje </w:t>
      </w:r>
      <w:r>
        <w:rPr>
          <w:rFonts w:ascii="Times New Roman" w:hAnsi="Times New Roman"/>
          <w:sz w:val="24"/>
          <w:szCs w:val="24"/>
          <w:lang w:val="de-DE"/>
        </w:rPr>
        <w:t>shpall</w:t>
      </w:r>
      <w:r w:rsidR="00957F40">
        <w:rPr>
          <w:rFonts w:ascii="Times New Roman" w:hAnsi="Times New Roman"/>
          <w:sz w:val="24"/>
          <w:szCs w:val="24"/>
          <w:lang w:val="de-DE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 xml:space="preserve"> procedurat e lëvizjes paralele dhe të ngritjes në detyrë për pozicionin:</w:t>
      </w:r>
    </w:p>
    <w:p w14:paraId="34F4A64D" w14:textId="1245C58D" w:rsidR="00957F40" w:rsidRPr="00957F40" w:rsidRDefault="00957F40" w:rsidP="00957F40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957F40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CD767E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957F40">
        <w:rPr>
          <w:rFonts w:ascii="Times New Roman" w:hAnsi="Times New Roman"/>
          <w:b/>
          <w:bCs/>
          <w:sz w:val="24"/>
          <w:szCs w:val="24"/>
          <w:lang w:val="de-DE"/>
        </w:rPr>
        <w:t xml:space="preserve"> Master shkencor</w:t>
      </w:r>
      <w:r w:rsidR="00CD767E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</w:p>
    <w:p w14:paraId="289C9C4F" w14:textId="6D5B4EDF" w:rsidR="00957F40" w:rsidRPr="00957F40" w:rsidRDefault="00957F40" w:rsidP="00957F40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957F40">
        <w:rPr>
          <w:rFonts w:ascii="Times New Roman" w:hAnsi="Times New Roman"/>
          <w:b/>
          <w:bCs/>
          <w:sz w:val="24"/>
          <w:szCs w:val="24"/>
          <w:lang w:val="de-DE"/>
        </w:rPr>
        <w:t>Drejtor i Drejtorise së Turizmit Shërbimeve Publike</w:t>
      </w:r>
      <w:r w:rsidR="00094A33">
        <w:rPr>
          <w:rFonts w:ascii="Times New Roman" w:hAnsi="Times New Roman"/>
          <w:b/>
          <w:bCs/>
          <w:sz w:val="24"/>
          <w:szCs w:val="24"/>
          <w:lang w:val="de-DE"/>
        </w:rPr>
        <w:t xml:space="preserve"> dhe Transportit</w:t>
      </w:r>
    </w:p>
    <w:p w14:paraId="1B254F5A" w14:textId="77777777" w:rsidR="00957F40" w:rsidRPr="00957F40" w:rsidRDefault="00957F40" w:rsidP="00957F40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957F40">
        <w:rPr>
          <w:rFonts w:ascii="Times New Roman" w:hAnsi="Times New Roman"/>
          <w:b/>
          <w:bCs/>
          <w:sz w:val="24"/>
          <w:szCs w:val="24"/>
          <w:lang w:val="de-DE"/>
        </w:rPr>
        <w:t>Kategoria e Pages II-b</w:t>
      </w:r>
    </w:p>
    <w:p w14:paraId="01ECA1E0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2AF2B9F2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6E0AAF44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3CD4353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40AFABE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24420A7D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1499317C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804"/>
        <w:gridCol w:w="3815"/>
      </w:tblGrid>
      <w:tr w:rsidR="00E00CF9" w14:paraId="2044629D" w14:textId="77777777" w:rsidTr="00E00CF9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4B6B4099" w14:textId="77777777" w:rsidR="00957F40" w:rsidRDefault="00957F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540C0DE1" w14:textId="30E3155B" w:rsidR="00E00CF9" w:rsidRDefault="00E00CF9" w:rsidP="00957F4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lastRenderedPageBreak/>
              <w:t xml:space="preserve">Afati për dorëzimin e </w:t>
            </w:r>
            <w:r w:rsidR="00957F4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okumenteve:</w:t>
            </w:r>
          </w:p>
          <w:p w14:paraId="12B71E0D" w14:textId="267D8682" w:rsidR="00957F40" w:rsidRDefault="00957F40" w:rsidP="00957F4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LEVIZJE PARALELE:  </w:t>
            </w:r>
            <w:r w:rsidR="007F3DCC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  <w:r w:rsidR="00A72E9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0E0A7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A850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0E0A7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A850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   </w:t>
            </w:r>
          </w:p>
          <w:p w14:paraId="1D271847" w14:textId="1BEC2E45" w:rsidR="00957F40" w:rsidRDefault="00957F40" w:rsidP="00957F4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NGRITJE NE </w:t>
            </w:r>
            <w:r w:rsidR="005C34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DETYRE:  </w:t>
            </w:r>
            <w:r w:rsidR="007F3DCC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25</w:t>
            </w:r>
            <w:r w:rsidR="00A850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0E0A7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A850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0E0A7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A850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</w:t>
            </w:r>
          </w:p>
          <w:p w14:paraId="66D96599" w14:textId="54613BD5" w:rsidR="00957F40" w:rsidRDefault="00957F40" w:rsidP="00957F4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6DB97948" w14:textId="77777777" w:rsidR="00957F40" w:rsidRDefault="00957F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5D329C9D" w14:textId="77777777" w:rsidR="00957F40" w:rsidRDefault="00957F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6D7D548A" w14:textId="77777777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21303C" w14:textId="770E420C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87DB67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48F8EB5D" w14:textId="3141478D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54464C8E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106A2CD3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0EDD0886" w14:textId="77777777" w:rsidTr="00E00CF9">
        <w:tc>
          <w:tcPr>
            <w:tcW w:w="9855" w:type="dxa"/>
          </w:tcPr>
          <w:p w14:paraId="27F3BC61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2783A3" w14:textId="59E24741" w:rsidR="005D487D" w:rsidRDefault="004D2397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0D69">
              <w:rPr>
                <w:rFonts w:ascii="Times New Roman" w:hAnsi="Times New Roman"/>
                <w:sz w:val="24"/>
                <w:szCs w:val="24"/>
              </w:rPr>
              <w:t>-P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 xml:space="preserve">rgjigjet para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Sekretarit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00D69"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rgjithsh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proofErr w:type="gram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Drejtuesit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institucionit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zbatimin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politikave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strategjive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planeve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fush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rkat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se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sigurimin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mbar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vajtjes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s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pun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s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Drejtoris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rputhje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ligjet,aktet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700D69">
              <w:rPr>
                <w:rFonts w:ascii="Times New Roman" w:hAnsi="Times New Roman"/>
                <w:sz w:val="24"/>
                <w:szCs w:val="24"/>
              </w:rPr>
              <w:t>nligjore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rregullatore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0D69">
              <w:rPr>
                <w:rFonts w:ascii="Times New Roman" w:hAnsi="Times New Roman"/>
                <w:sz w:val="24"/>
                <w:szCs w:val="24"/>
              </w:rPr>
              <w:t>fuqi</w:t>
            </w:r>
            <w:proofErr w:type="spellEnd"/>
            <w:r w:rsidR="00700D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25AEFF" w14:textId="19BADE78" w:rsidR="00700D69" w:rsidRDefault="00700D69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2-Propozon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Sekretarit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rgjithsh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drejtuesit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institucionit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masen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sasin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burimeve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materiale,financiare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njer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zore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nevojiten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realizimin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objektivave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misionit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saj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njesie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79E357" w14:textId="10722718" w:rsidR="00700D69" w:rsidRDefault="00700D69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3-Siguron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burimet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materiale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,financiare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njerezore,n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dispozicion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k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AC7A30">
              <w:rPr>
                <w:rFonts w:ascii="Times New Roman" w:hAnsi="Times New Roman"/>
                <w:sz w:val="24"/>
                <w:szCs w:val="24"/>
              </w:rPr>
              <w:t>saj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njesie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organizative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AC7A30">
              <w:rPr>
                <w:rFonts w:ascii="Times New Roman" w:hAnsi="Times New Roman"/>
                <w:sz w:val="24"/>
                <w:szCs w:val="24"/>
              </w:rPr>
              <w:t>rdoren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m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AC7A30">
              <w:rPr>
                <w:rFonts w:ascii="Times New Roman" w:hAnsi="Times New Roman"/>
                <w:sz w:val="24"/>
                <w:szCs w:val="24"/>
              </w:rPr>
              <w:t>nyre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till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objektivat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misioni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AC7A30">
              <w:rPr>
                <w:rFonts w:ascii="Times New Roman" w:hAnsi="Times New Roman"/>
                <w:sz w:val="24"/>
                <w:szCs w:val="24"/>
              </w:rPr>
              <w:t>rkat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AC7A30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realizohen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m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AC7A30">
              <w:rPr>
                <w:rFonts w:ascii="Times New Roman" w:hAnsi="Times New Roman"/>
                <w:sz w:val="24"/>
                <w:szCs w:val="24"/>
              </w:rPr>
              <w:t>nyre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efiçente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efikase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duke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respektuar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gjithe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kuadrin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ligjor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ne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A30">
              <w:rPr>
                <w:rFonts w:ascii="Times New Roman" w:hAnsi="Times New Roman"/>
                <w:sz w:val="24"/>
                <w:szCs w:val="24"/>
              </w:rPr>
              <w:t>fuqi</w:t>
            </w:r>
            <w:proofErr w:type="spellEnd"/>
            <w:r w:rsidR="00AC7A3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687E51" w14:textId="1333C863" w:rsidR="00AC7A30" w:rsidRDefault="00AC7A30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4-Siguron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veprimtarine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perditshme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njesis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ndiqen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gjitha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procedurat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ligjore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,financiare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kontabilitetit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llim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mbrojtjen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mire-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menaxhimin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tjera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publike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1066E4" w14:textId="78827D49" w:rsidR="00AC7A30" w:rsidRDefault="00AC7A30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5-Propozon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eprori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direct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strukturen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organizative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drejtorise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ndryshimet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nevojshme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,si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sigurohet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structure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zbatohet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system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efikas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kontrollit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brendshem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805569" w14:textId="2CBF6525" w:rsidR="00AC7A30" w:rsidRDefault="00AC7A30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6-Siguron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drejtimin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pergatitjen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perditesimin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objektivave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,me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llim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arritjen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objektivave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rmbushjen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misionit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saj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structure.</w:t>
            </w:r>
          </w:p>
          <w:p w14:paraId="23CADA50" w14:textId="148A5026" w:rsidR="00AC7A30" w:rsidRDefault="00AC7A30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7-Ofron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shtetje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shilla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epror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interpretimin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zbatimin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strategjive,politikave,planeve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buxhetit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njesise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6FB4FD" w14:textId="54782BF7" w:rsidR="00AC7A30" w:rsidRDefault="00AC7A30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Harton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rputhje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fushen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perkatese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kompetenc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materialet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paraqiten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Keshillin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ndjek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kujdeset</w:t>
            </w:r>
            <w:proofErr w:type="spellEnd"/>
            <w:r w:rsidR="000E0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E0E53"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 w:rsidR="000E0E53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="000E0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E0E53">
              <w:rPr>
                <w:rFonts w:ascii="Times New Roman" w:hAnsi="Times New Roman"/>
                <w:sz w:val="24"/>
                <w:szCs w:val="24"/>
              </w:rPr>
              <w:t>zbatimin</w:t>
            </w:r>
            <w:proofErr w:type="spellEnd"/>
            <w:r w:rsidR="000E0E53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0E0E53">
              <w:rPr>
                <w:rFonts w:ascii="Times New Roman" w:hAnsi="Times New Roman"/>
                <w:sz w:val="24"/>
                <w:szCs w:val="24"/>
              </w:rPr>
              <w:t>vendimeve</w:t>
            </w:r>
            <w:proofErr w:type="spellEnd"/>
            <w:r w:rsidR="000E0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E0E53"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0E0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E0E53">
              <w:rPr>
                <w:rFonts w:ascii="Times New Roman" w:hAnsi="Times New Roman"/>
                <w:sz w:val="24"/>
                <w:szCs w:val="24"/>
              </w:rPr>
              <w:t>marra</w:t>
            </w:r>
            <w:proofErr w:type="spellEnd"/>
            <w:r w:rsidR="000E0E5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AF24F40" w14:textId="0396AE29" w:rsidR="000E0E53" w:rsidRDefault="000E0E53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9-Zbaton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rekomandimet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sugjerimet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eproreve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llim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permiresimin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praktikave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procedurave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zbatuara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45E977" w14:textId="2026D468" w:rsidR="000E0E53" w:rsidRDefault="000E0E53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rgatit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raporte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periodike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informon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eproret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lidhje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ecurine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njesine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organizative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14:paraId="3CCB8889" w14:textId="0A2C02FC" w:rsidR="000E0E53" w:rsidRDefault="000E0E53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11-Shp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rndan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sektoreve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rb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llim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rmir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rformances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C4E283" w14:textId="4D3DD312" w:rsidR="000E0E53" w:rsidRDefault="000E0E53" w:rsidP="00700D6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12-Sigurondrejtimin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pun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drejtoris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monitoron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rformancen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tyre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ndihmon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disiplinon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rasti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llim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motivimin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zhvillimin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professional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tyre.Vlereson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shkrim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rezultatet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pun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sv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957F40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njesise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14:paraId="1897B3E5" w14:textId="77777777" w:rsidR="00E00CF9" w:rsidRDefault="00E00CF9" w:rsidP="00957F40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9CB639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6EF94CCE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70795BB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6907E56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6D045C3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B53957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309988B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6C81AE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D1F8F55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ECA6D1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45BD841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281FEB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201666F6" w14:textId="3A1FD4A8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jenë nëpunës civil të konfirmuar, brenda së njëjtës kategori </w:t>
      </w:r>
      <w:r w:rsidR="00957F40">
        <w:rPr>
          <w:rFonts w:ascii="Times New Roman" w:hAnsi="Times New Roman"/>
          <w:sz w:val="24"/>
          <w:szCs w:val="24"/>
          <w:lang w:val="de-DE"/>
        </w:rPr>
        <w:t>.</w:t>
      </w:r>
    </w:p>
    <w:p w14:paraId="1678BE17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31214037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63A938D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6DF7BA5F" w14:textId="1174476B" w:rsidR="00E00CF9" w:rsidRDefault="008F5C2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</w:rPr>
        <w:t xml:space="preserve">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shkencave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ndërtimit</w:t>
      </w:r>
      <w:proofErr w:type="gramStart"/>
      <w:r>
        <w:rPr>
          <w:rFonts w:ascii="Times New Roman" w:hAnsi="Times New Roman"/>
          <w:sz w:val="24"/>
          <w:szCs w:val="24"/>
        </w:rPr>
        <w:t>,mjedisit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tjera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br/>
      </w:r>
      <w:r w:rsidR="00E00CF9"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 w:rsidR="00E00CF9">
        <w:rPr>
          <w:rFonts w:ascii="Times New Roman" w:hAnsi="Times New Roman"/>
          <w:sz w:val="24"/>
          <w:szCs w:val="24"/>
          <w:lang w:val="de-DE"/>
        </w:rPr>
        <w:t>(</w:t>
      </w:r>
      <w:r w:rsidR="00E00CF9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57E725C8" w14:textId="140F6F6E" w:rsidR="008F5C29" w:rsidRDefault="008F5C29" w:rsidP="008F5C29">
      <w:pPr>
        <w:spacing w:line="360" w:lineRule="auto"/>
        <w:rPr>
          <w:rFonts w:ascii="Times New Roman" w:hAnsi="Times New Roman"/>
          <w:sz w:val="24"/>
          <w:szCs w:val="24"/>
        </w:rPr>
      </w:pPr>
      <w:bookmarkStart w:id="0" w:name="_Hlk51829696"/>
    </w:p>
    <w:p w14:paraId="53B5B5E9" w14:textId="25436A7A" w:rsidR="00E00CF9" w:rsidRPr="008F5C29" w:rsidRDefault="008F5C29" w:rsidP="008F5C2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F5C29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8F5C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F5C29">
        <w:rPr>
          <w:rFonts w:ascii="Times New Roman" w:hAnsi="Times New Roman"/>
          <w:color w:val="000000"/>
          <w:sz w:val="24"/>
          <w:szCs w:val="24"/>
        </w:rPr>
        <w:t>paktën</w:t>
      </w:r>
      <w:proofErr w:type="spellEnd"/>
      <w:r w:rsidRPr="008F5C29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Pr="008F5C29">
        <w:rPr>
          <w:rFonts w:ascii="Times New Roman" w:hAnsi="Times New Roman"/>
          <w:color w:val="000000"/>
          <w:sz w:val="24"/>
          <w:szCs w:val="24"/>
        </w:rPr>
        <w:t>vjet</w:t>
      </w:r>
      <w:proofErr w:type="spellEnd"/>
      <w:r w:rsidRPr="008F5C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F5C29">
        <w:rPr>
          <w:rFonts w:ascii="Times New Roman" w:hAnsi="Times New Roman"/>
          <w:color w:val="000000"/>
          <w:sz w:val="24"/>
          <w:szCs w:val="24"/>
        </w:rPr>
        <w:t>përvojë</w:t>
      </w:r>
      <w:proofErr w:type="spellEnd"/>
      <w:r w:rsidRPr="008F5C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F5C29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Pr="008F5C29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</w:p>
    <w:bookmarkEnd w:id="0"/>
    <w:p w14:paraId="7D109EF5" w14:textId="2658A403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grup.</w:t>
      </w:r>
    </w:p>
    <w:p w14:paraId="01AF0BC1" w14:textId="74983433" w:rsidR="00E00CF9" w:rsidRPr="008F5C29" w:rsidRDefault="00E00CF9" w:rsidP="008F5C29">
      <w:p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FD28DB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B92B10B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59EC280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78D2FCD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6985143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C7249FD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1E6F8A7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3820AE0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58C153D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0BB9CD93" w14:textId="77777777" w:rsidR="00E00CF9" w:rsidRDefault="000526A3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721046E8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757D2F8F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5E9675C3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4D309A9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CA6BFFC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4200470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5B56E0A7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2EF547B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12CC807C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4A69E273" w14:textId="703B1EBD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lastRenderedPageBreak/>
        <w:t xml:space="preserve">Dokumentet duhet të dorëzohen me postë apo drejtpërsëdrejti në </w:t>
      </w:r>
      <w:r w:rsidR="00A8502A">
        <w:rPr>
          <w:rFonts w:ascii="Times New Roman" w:hAnsi="Times New Roman"/>
          <w:b/>
          <w:i/>
          <w:sz w:val="24"/>
          <w:szCs w:val="24"/>
          <w:lang w:val="de-DE"/>
        </w:rPr>
        <w:t>institucion, brenda datës</w:t>
      </w:r>
      <w:r w:rsidR="005C3479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7F3DCC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A72E98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0E0A73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A8502A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</w:t>
      </w:r>
      <w:r w:rsidR="00957F40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0E0A73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</w:p>
    <w:p w14:paraId="5B21219A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498203C5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1130A4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27D3C5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1BD76EC4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32C112A5" w14:textId="42720CB4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5C3479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7F3DCC">
        <w:rPr>
          <w:rFonts w:ascii="Times New Roman" w:hAnsi="Times New Roman"/>
          <w:sz w:val="24"/>
          <w:szCs w:val="24"/>
          <w:lang w:val="de-DE"/>
        </w:rPr>
        <w:t>21</w:t>
      </w:r>
      <w:r w:rsidR="00A8502A">
        <w:rPr>
          <w:rFonts w:ascii="Times New Roman" w:hAnsi="Times New Roman"/>
          <w:sz w:val="24"/>
          <w:szCs w:val="24"/>
          <w:lang w:val="de-DE"/>
        </w:rPr>
        <w:t>.</w:t>
      </w:r>
      <w:r w:rsidR="000E0A73">
        <w:rPr>
          <w:rFonts w:ascii="Times New Roman" w:hAnsi="Times New Roman"/>
          <w:sz w:val="24"/>
          <w:szCs w:val="24"/>
          <w:lang w:val="de-DE"/>
        </w:rPr>
        <w:t>11</w:t>
      </w:r>
      <w:r w:rsidR="00A8502A">
        <w:rPr>
          <w:rFonts w:ascii="Times New Roman" w:hAnsi="Times New Roman"/>
          <w:sz w:val="24"/>
          <w:szCs w:val="24"/>
          <w:lang w:val="de-DE"/>
        </w:rPr>
        <w:t>.202</w:t>
      </w:r>
      <w:r w:rsidR="000E0A73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,  </w:t>
      </w:r>
      <w:r w:rsidR="00957F40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957F40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957F40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957F40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957F40">
        <w:rPr>
          <w:rFonts w:ascii="Times New Roman" w:hAnsi="Times New Roman"/>
          <w:sz w:val="24"/>
          <w:szCs w:val="24"/>
          <w:lang w:val="de-DE"/>
        </w:rPr>
        <w:t xml:space="preserve"> Bashkia Tropojë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33F51BA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5D33D6F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4DD588A6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8CA01F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8BA4AD4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13E815C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9986C74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60476186" w14:textId="77777777" w:rsidR="000E0E53" w:rsidRPr="000E0E53" w:rsidRDefault="000E0E53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 w:rsidRPr="000E0E53">
        <w:rPr>
          <w:rFonts w:ascii="Times New Roman" w:eastAsia="Calibri" w:hAnsi="Times New Roman"/>
          <w:sz w:val="24"/>
          <w:szCs w:val="24"/>
        </w:rPr>
        <w:t xml:space="preserve">1-Kushtetuten e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Republiken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Shqiperise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>.</w:t>
      </w:r>
    </w:p>
    <w:p w14:paraId="2D754299" w14:textId="3A2E779D" w:rsidR="000E0E53" w:rsidRPr="000E0E53" w:rsidRDefault="000E0E53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 w:rsidRPr="000E0E53">
        <w:rPr>
          <w:rFonts w:ascii="Times New Roman" w:eastAsia="Calibri" w:hAnsi="Times New Roman"/>
          <w:sz w:val="24"/>
          <w:szCs w:val="24"/>
        </w:rPr>
        <w:t>2-Ligjin 152/2013 “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P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r w:rsidRPr="000E0E53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n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r w:rsidRPr="000E0E53">
        <w:rPr>
          <w:rFonts w:ascii="Times New Roman" w:eastAsia="Calibri" w:hAnsi="Times New Roman"/>
          <w:sz w:val="24"/>
          <w:szCs w:val="24"/>
        </w:rPr>
        <w:t>pun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r w:rsidRPr="000E0E53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civil”,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>.</w:t>
      </w:r>
    </w:p>
    <w:p w14:paraId="0688B729" w14:textId="231590E3" w:rsidR="000E0E53" w:rsidRPr="000E0E53" w:rsidRDefault="000E0E53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 w:rsidRPr="000E0E53">
        <w:rPr>
          <w:rFonts w:ascii="Times New Roman" w:eastAsia="Calibri" w:hAnsi="Times New Roman"/>
          <w:sz w:val="24"/>
          <w:szCs w:val="24"/>
        </w:rPr>
        <w:t>3-Ligjin nr.139/2015 ‘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P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r w:rsidRPr="000E0E53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veteqeverisjen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>”.</w:t>
      </w:r>
    </w:p>
    <w:p w14:paraId="55E67BA6" w14:textId="6D77B4BE" w:rsidR="000E0E53" w:rsidRDefault="000E0E53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</w:t>
      </w:r>
      <w:r w:rsidRPr="000E0E53">
        <w:rPr>
          <w:rFonts w:ascii="Times New Roman" w:eastAsia="Calibri" w:hAnsi="Times New Roman"/>
          <w:sz w:val="24"/>
          <w:szCs w:val="24"/>
        </w:rPr>
        <w:t xml:space="preserve">-Kodin e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Etikes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>.</w:t>
      </w:r>
    </w:p>
    <w:p w14:paraId="245DD8CF" w14:textId="3B401D8A" w:rsidR="000E0E53" w:rsidRDefault="00E3031D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5-</w:t>
      </w:r>
      <w:r w:rsidR="000E0E53">
        <w:rPr>
          <w:rFonts w:ascii="Times New Roman" w:eastAsia="Calibri" w:hAnsi="Times New Roman"/>
          <w:sz w:val="24"/>
          <w:szCs w:val="24"/>
        </w:rPr>
        <w:t>Ligjin nr.8094 date 21.03.1996 “</w:t>
      </w:r>
      <w:proofErr w:type="spellStart"/>
      <w:r w:rsidR="000E0E53">
        <w:rPr>
          <w:rFonts w:ascii="Times New Roman" w:eastAsia="Calibri" w:hAnsi="Times New Roman"/>
          <w:sz w:val="24"/>
          <w:szCs w:val="24"/>
        </w:rPr>
        <w:t>P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r w:rsidR="000E0E53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0E0E53">
        <w:rPr>
          <w:rFonts w:ascii="Times New Roman" w:eastAsia="Calibri" w:hAnsi="Times New Roman"/>
          <w:sz w:val="24"/>
          <w:szCs w:val="24"/>
        </w:rPr>
        <w:t>largimin</w:t>
      </w:r>
      <w:proofErr w:type="spellEnd"/>
      <w:r w:rsidR="000E0E53">
        <w:rPr>
          <w:rFonts w:ascii="Times New Roman" w:eastAsia="Calibri" w:hAnsi="Times New Roman"/>
          <w:sz w:val="24"/>
          <w:szCs w:val="24"/>
        </w:rPr>
        <w:t xml:space="preserve"> public </w:t>
      </w:r>
      <w:proofErr w:type="spellStart"/>
      <w:r w:rsidR="000E0E53">
        <w:rPr>
          <w:rFonts w:ascii="Times New Roman" w:eastAsia="Calibri" w:hAnsi="Times New Roman"/>
          <w:sz w:val="24"/>
          <w:szCs w:val="24"/>
        </w:rPr>
        <w:t>t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0E0E53">
        <w:rPr>
          <w:rFonts w:ascii="Times New Roman" w:eastAsia="Calibri" w:hAnsi="Times New Roman"/>
          <w:sz w:val="24"/>
          <w:szCs w:val="24"/>
        </w:rPr>
        <w:t>mbetjeve</w:t>
      </w:r>
      <w:proofErr w:type="spellEnd"/>
      <w:r w:rsidR="000E0E53">
        <w:rPr>
          <w:rFonts w:ascii="Times New Roman" w:eastAsia="Calibri" w:hAnsi="Times New Roman"/>
          <w:sz w:val="24"/>
          <w:szCs w:val="24"/>
        </w:rPr>
        <w:t>”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5C592D00" w14:textId="6BFF2B16" w:rsidR="00E3031D" w:rsidRDefault="00E3031D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6-Ligjin nr.10463 date 22.09.2011 “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menaxhimin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integrimin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mbetjeve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” I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2778B7BF" w14:textId="359860D6" w:rsidR="00E3031D" w:rsidRDefault="00E3031D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7-Ligjin nr.32/2013 date 14.02.2013 </w:t>
      </w:r>
      <w:proofErr w:type="spellStart"/>
      <w:r>
        <w:rPr>
          <w:rFonts w:ascii="Times New Roman" w:eastAsia="Calibri" w:hAnsi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nr.156/2013 date 10.10.2013.</w:t>
      </w:r>
    </w:p>
    <w:p w14:paraId="20DC011B" w14:textId="1CC4A155" w:rsidR="00E3031D" w:rsidRDefault="00E3031D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8-Ligjin nr 10431 date 09.06.2011 “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mbrojtjen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mjedisit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“i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0888719F" w14:textId="241F0AAD" w:rsidR="00E3031D" w:rsidRDefault="00E3031D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9-VKM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zbatim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</w:t>
      </w:r>
      <w:r w:rsidR="00957F40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mesiperme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763CB932" w14:textId="77777777" w:rsidR="00E3031D" w:rsidRPr="000E0E53" w:rsidRDefault="00E3031D" w:rsidP="000E0E5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</w:p>
    <w:p w14:paraId="36CF7135" w14:textId="74D205F2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2FBA5F77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F36CD4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6EF504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1BED16E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1933D2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389E00B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208D8C80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7153CA30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36807C6A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A31B46A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5FE3326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2A1188D7" w14:textId="323EE802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>
        <w:fldChar w:fldCharType="begin"/>
      </w:r>
      <w:r>
        <w:instrText xml:space="preserve"> HYPERLINK "http://www.dap.gov.al" </w:instrText>
      </w:r>
      <w:r>
        <w:fldChar w:fldCharType="separate"/>
      </w:r>
      <w:r w:rsidR="00957F40">
        <w:rPr>
          <w:rStyle w:val="Hyperlink"/>
          <w:sz w:val="24"/>
          <w:szCs w:val="24"/>
          <w:lang w:val="de-DE"/>
        </w:rPr>
        <w:t>ëëë</w:t>
      </w:r>
      <w:r>
        <w:rPr>
          <w:rStyle w:val="Hyperlink"/>
          <w:sz w:val="24"/>
          <w:szCs w:val="24"/>
          <w:lang w:val="de-DE"/>
        </w:rPr>
        <w:t>.dap.gov.al</w:t>
      </w:r>
      <w:r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7DBB5766" w14:textId="77777777" w:rsidR="00E00CF9" w:rsidRDefault="000526A3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1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1714E635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1A55D00E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7D0465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281FB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691B6660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5B33610B" w14:textId="0DC5D5B2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r w:rsidR="00957F40">
        <w:rPr>
          <w:rFonts w:ascii="Times New Roman" w:hAnsi="Times New Roman"/>
          <w:sz w:val="24"/>
          <w:szCs w:val="24"/>
        </w:rPr>
        <w:t>Njesia</w:t>
      </w:r>
      <w:proofErr w:type="spellEnd"/>
      <w:r w:rsidR="00957F4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57F40">
        <w:rPr>
          <w:rFonts w:ascii="Times New Roman" w:hAnsi="Times New Roman"/>
          <w:sz w:val="24"/>
          <w:szCs w:val="24"/>
        </w:rPr>
        <w:t>Menaxhimit</w:t>
      </w:r>
      <w:proofErr w:type="spellEnd"/>
      <w:r w:rsidR="00957F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7F40">
        <w:rPr>
          <w:rFonts w:ascii="Times New Roman" w:hAnsi="Times New Roman"/>
          <w:sz w:val="24"/>
          <w:szCs w:val="24"/>
        </w:rPr>
        <w:t>të</w:t>
      </w:r>
      <w:proofErr w:type="spellEnd"/>
      <w:r w:rsidR="00957F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7F40">
        <w:rPr>
          <w:rFonts w:ascii="Times New Roman" w:hAnsi="Times New Roman"/>
          <w:sz w:val="24"/>
          <w:szCs w:val="24"/>
        </w:rPr>
        <w:t>Burimeve</w:t>
      </w:r>
      <w:proofErr w:type="spellEnd"/>
      <w:r w:rsidR="00957F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7F40">
        <w:rPr>
          <w:rFonts w:ascii="Times New Roman" w:hAnsi="Times New Roman"/>
          <w:sz w:val="24"/>
          <w:szCs w:val="24"/>
        </w:rPr>
        <w:t>Njerezore</w:t>
      </w:r>
      <w:proofErr w:type="spellEnd"/>
      <w:r w:rsidR="00957F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7F40">
        <w:rPr>
          <w:rFonts w:ascii="Times New Roman" w:hAnsi="Times New Roman"/>
          <w:sz w:val="24"/>
          <w:szCs w:val="24"/>
        </w:rPr>
        <w:t>Bashkia</w:t>
      </w:r>
      <w:proofErr w:type="spellEnd"/>
      <w:r w:rsidR="006F6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7F40">
        <w:rPr>
          <w:rFonts w:ascii="Times New Roman" w:hAnsi="Times New Roman"/>
          <w:sz w:val="24"/>
          <w:szCs w:val="24"/>
        </w:rPr>
        <w:t>Tro</w:t>
      </w:r>
      <w:r w:rsidR="006F6376">
        <w:rPr>
          <w:rFonts w:ascii="Times New Roman" w:hAnsi="Times New Roman"/>
          <w:sz w:val="24"/>
          <w:szCs w:val="24"/>
        </w:rPr>
        <w:t>pojë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D1EB99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EC394F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037059A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085185EE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49DEA33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7D28264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3A8BB2FC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3D7C113D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1C5E37E1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65926D68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5BAE1E8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1D7462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086C299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AAAA605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FB010F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6CE42159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6E0554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67339D9D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2328BAB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2824EDB9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16F1986D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4D7149FD" w14:textId="79A3C40F" w:rsidR="00E00CF9" w:rsidRPr="006F6376" w:rsidRDefault="00E00CF9" w:rsidP="00E00CF9">
      <w:pPr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Kandidatët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duhet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plotësojnë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kriteret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e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veçanta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si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vijon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0E305830" w14:textId="50D8B77C" w:rsidR="00E00CF9" w:rsidRDefault="008F5C2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shkencave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ndërtimit,mjedisit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tjera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br/>
      </w:r>
      <w:r w:rsidR="00CD76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00CF9">
        <w:rPr>
          <w:rFonts w:ascii="Times New Roman" w:hAnsi="Times New Roman"/>
          <w:sz w:val="24"/>
          <w:szCs w:val="24"/>
        </w:rPr>
        <w:t>(</w:t>
      </w:r>
      <w:r w:rsidR="00E00CF9"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>).</w:t>
      </w:r>
    </w:p>
    <w:p w14:paraId="6FB3E4C7" w14:textId="759DBF9B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6F6376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="006F6376">
        <w:rPr>
          <w:rFonts w:ascii="Times New Roman" w:hAnsi="Times New Roman"/>
          <w:color w:val="000000"/>
          <w:sz w:val="24"/>
          <w:szCs w:val="24"/>
        </w:rPr>
        <w:t>vite</w:t>
      </w:r>
      <w:proofErr w:type="spellEnd"/>
      <w:r w:rsidR="008F5C29">
        <w:rPr>
          <w:rFonts w:ascii="Times New Roman" w:hAnsi="Times New Roman"/>
          <w:sz w:val="24"/>
          <w:szCs w:val="24"/>
        </w:rPr>
        <w:t>.</w:t>
      </w:r>
    </w:p>
    <w:p w14:paraId="635CA119" w14:textId="77777777" w:rsidR="00E00CF9" w:rsidRPr="00242CB6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>.</w:t>
      </w:r>
    </w:p>
    <w:p w14:paraId="739D3131" w14:textId="06E9399F" w:rsidR="00E00CF9" w:rsidRPr="008F5C29" w:rsidRDefault="00E00CF9" w:rsidP="008F5C29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0752154" w14:textId="77777777" w:rsidR="00E00CF9" w:rsidRDefault="00E00CF9" w:rsidP="00E00CF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588C8F85" w14:textId="524F4245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7A90BCBA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36AD2D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27165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1DA5237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634E0AF4" w14:textId="77777777" w:rsidR="00E00CF9" w:rsidRPr="006F6376" w:rsidRDefault="00E00CF9" w:rsidP="00E00CF9">
      <w:pPr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Kandidatët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që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aplikojnë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duhet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dorëzojnë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Dokumentet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si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më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poshtë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44072F79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62B4FFF5" w14:textId="77777777" w:rsidR="00E00CF9" w:rsidRDefault="000526A3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2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54CC5363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3DA7E0B2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C63DD6F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4E32E42F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168B878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9797B74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44820342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4AC3C707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14:paraId="53B73F65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3807D617" w14:textId="35497078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5C3479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7F3DCC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A8502A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0E0A73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A8502A"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0E0A73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</w:t>
      </w:r>
      <w:r w:rsidR="006F6376">
        <w:rPr>
          <w:rFonts w:ascii="Times New Roman" w:hAnsi="Times New Roman"/>
          <w:b/>
          <w:i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1FAD0660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B87843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BDA586E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27F5FB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8E8D7B3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77A7C910" w14:textId="5A5822E8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5C3479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7F3DCC">
        <w:rPr>
          <w:rFonts w:ascii="Times New Roman" w:hAnsi="Times New Roman"/>
          <w:sz w:val="24"/>
          <w:szCs w:val="24"/>
          <w:lang w:val="de-DE"/>
        </w:rPr>
        <w:t>04</w:t>
      </w:r>
      <w:r w:rsidR="005C3479">
        <w:rPr>
          <w:rFonts w:ascii="Times New Roman" w:hAnsi="Times New Roman"/>
          <w:sz w:val="24"/>
          <w:szCs w:val="24"/>
          <w:lang w:val="de-DE"/>
        </w:rPr>
        <w:t>.</w:t>
      </w:r>
      <w:r w:rsidR="007F3DCC">
        <w:rPr>
          <w:rFonts w:ascii="Times New Roman" w:hAnsi="Times New Roman"/>
          <w:sz w:val="24"/>
          <w:szCs w:val="24"/>
          <w:lang w:val="de-DE"/>
        </w:rPr>
        <w:t>12</w:t>
      </w:r>
      <w:bookmarkStart w:id="1" w:name="_GoBack"/>
      <w:bookmarkEnd w:id="1"/>
      <w:r w:rsidR="00A8502A">
        <w:rPr>
          <w:rFonts w:ascii="Times New Roman" w:hAnsi="Times New Roman"/>
          <w:sz w:val="24"/>
          <w:szCs w:val="24"/>
          <w:lang w:val="de-DE"/>
        </w:rPr>
        <w:t>.202</w:t>
      </w:r>
      <w:r w:rsidR="000E0A73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6F6376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6F6376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6F6376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6F6376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6F6376">
        <w:rPr>
          <w:rFonts w:ascii="Times New Roman" w:hAnsi="Times New Roman"/>
          <w:sz w:val="24"/>
          <w:szCs w:val="24"/>
          <w:lang w:val="de-DE"/>
        </w:rPr>
        <w:t xml:space="preserve"> Bashkia Tropojë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dhe kriteret e veçanta, si dhe datën, vendin dhe orën e saktë ku do të zhvillohet intervista. </w:t>
      </w:r>
    </w:p>
    <w:p w14:paraId="7AD95F3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0027FE9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C9E4CB3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95E560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315F67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2FF11D8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007C912" w14:textId="77777777" w:rsidR="00E00CF9" w:rsidRPr="006F6376" w:rsidRDefault="00E00CF9" w:rsidP="00E00CF9">
      <w:pPr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Kandidatët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vlerësohen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6376">
        <w:rPr>
          <w:rFonts w:ascii="Times New Roman" w:hAnsi="Times New Roman"/>
          <w:b/>
          <w:bCs/>
          <w:sz w:val="24"/>
          <w:szCs w:val="24"/>
        </w:rPr>
        <w:t>lidhje</w:t>
      </w:r>
      <w:proofErr w:type="spellEnd"/>
      <w:r w:rsidRPr="006F6376">
        <w:rPr>
          <w:rFonts w:ascii="Times New Roman" w:hAnsi="Times New Roman"/>
          <w:b/>
          <w:bCs/>
          <w:sz w:val="24"/>
          <w:szCs w:val="24"/>
        </w:rPr>
        <w:t xml:space="preserve"> me:</w:t>
      </w:r>
    </w:p>
    <w:p w14:paraId="447EE52B" w14:textId="77777777" w:rsidR="006F6376" w:rsidRPr="000E0E53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 w:rsidRPr="000E0E53">
        <w:rPr>
          <w:rFonts w:ascii="Times New Roman" w:eastAsia="Calibri" w:hAnsi="Times New Roman"/>
          <w:sz w:val="24"/>
          <w:szCs w:val="24"/>
        </w:rPr>
        <w:t xml:space="preserve">1-Kushtetuten e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Republiken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Shqiperise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>.</w:t>
      </w:r>
    </w:p>
    <w:p w14:paraId="532A7C3C" w14:textId="77777777" w:rsidR="006F6376" w:rsidRPr="000E0E53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 w:rsidRPr="000E0E53">
        <w:rPr>
          <w:rFonts w:ascii="Times New Roman" w:eastAsia="Calibri" w:hAnsi="Times New Roman"/>
          <w:sz w:val="24"/>
          <w:szCs w:val="24"/>
        </w:rPr>
        <w:t>2-Ligjin 152/2013 “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0E0E53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0E0E53">
        <w:rPr>
          <w:rFonts w:ascii="Times New Roman" w:eastAsia="Calibri" w:hAnsi="Times New Roman"/>
          <w:sz w:val="24"/>
          <w:szCs w:val="24"/>
        </w:rPr>
        <w:t>pun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0E0E53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civil”,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>.</w:t>
      </w:r>
    </w:p>
    <w:p w14:paraId="1FECECEE" w14:textId="77777777" w:rsidR="006F6376" w:rsidRPr="000E0E53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 w:rsidRPr="000E0E53">
        <w:rPr>
          <w:rFonts w:ascii="Times New Roman" w:eastAsia="Calibri" w:hAnsi="Times New Roman"/>
          <w:sz w:val="24"/>
          <w:szCs w:val="24"/>
        </w:rPr>
        <w:t>3-Ligjin nr.139/2015 ‘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0E0E53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veteqeverisjen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>”.</w:t>
      </w:r>
    </w:p>
    <w:p w14:paraId="5F4A25D9" w14:textId="77777777" w:rsidR="006F6376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</w:t>
      </w:r>
      <w:r w:rsidRPr="000E0E53">
        <w:rPr>
          <w:rFonts w:ascii="Times New Roman" w:eastAsia="Calibri" w:hAnsi="Times New Roman"/>
          <w:sz w:val="24"/>
          <w:szCs w:val="24"/>
        </w:rPr>
        <w:t xml:space="preserve">-Kodin e </w:t>
      </w:r>
      <w:proofErr w:type="spellStart"/>
      <w:r w:rsidRPr="000E0E53">
        <w:rPr>
          <w:rFonts w:ascii="Times New Roman" w:eastAsia="Calibri" w:hAnsi="Times New Roman"/>
          <w:sz w:val="24"/>
          <w:szCs w:val="24"/>
        </w:rPr>
        <w:t>Etikes</w:t>
      </w:r>
      <w:proofErr w:type="spellEnd"/>
      <w:r w:rsidRPr="000E0E53">
        <w:rPr>
          <w:rFonts w:ascii="Times New Roman" w:eastAsia="Calibri" w:hAnsi="Times New Roman"/>
          <w:sz w:val="24"/>
          <w:szCs w:val="24"/>
        </w:rPr>
        <w:t>.</w:t>
      </w:r>
    </w:p>
    <w:p w14:paraId="3A9AE94C" w14:textId="77777777" w:rsidR="006F6376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5-Ligjin nr.8094 date 21.03.1996 “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largimin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public </w:t>
      </w:r>
      <w:proofErr w:type="spellStart"/>
      <w:r>
        <w:rPr>
          <w:rFonts w:ascii="Times New Roman" w:eastAsia="Calibri" w:hAnsi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mbetjeve</w:t>
      </w:r>
      <w:proofErr w:type="spellEnd"/>
      <w:r>
        <w:rPr>
          <w:rFonts w:ascii="Times New Roman" w:eastAsia="Calibri" w:hAnsi="Times New Roman"/>
          <w:sz w:val="24"/>
          <w:szCs w:val="24"/>
        </w:rPr>
        <w:t>”.</w:t>
      </w:r>
    </w:p>
    <w:p w14:paraId="63F4DEED" w14:textId="77777777" w:rsidR="006F6376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6-Ligjin nr.10463 date 22.09.2011 “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menaxhimin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integrimin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mbetjeve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” I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44190D87" w14:textId="77777777" w:rsidR="006F6376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7-Ligjin nr.32/2013 date 14.02.2013 </w:t>
      </w:r>
      <w:proofErr w:type="spellStart"/>
      <w:r>
        <w:rPr>
          <w:rFonts w:ascii="Times New Roman" w:eastAsia="Calibri" w:hAnsi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nr.156/2013 date 10.10.2013.</w:t>
      </w:r>
    </w:p>
    <w:p w14:paraId="1028CF4F" w14:textId="77777777" w:rsidR="006F6376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8-Ligjin nr 10431 date 09.06.2011 “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mbrojtjen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mjedisit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“i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08A5C652" w14:textId="77777777" w:rsidR="006F6376" w:rsidRDefault="006F6376" w:rsidP="006F6376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9-VKM </w:t>
      </w:r>
      <w:proofErr w:type="spellStart"/>
      <w:r>
        <w:rPr>
          <w:rFonts w:ascii="Times New Roman" w:eastAsia="Calibri" w:hAnsi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zbatim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mesiperme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19F90E4A" w14:textId="77777777" w:rsidR="00E00CF9" w:rsidRDefault="00E00CF9" w:rsidP="00E00CF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14:paraId="02A5F258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334EDC0E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35CE6DE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E11C510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1AC1DEB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00A8ACF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A8AD007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A5B6E7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62010168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5B9FE60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2048410F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EF49DDD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958F0B7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417769F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532E78F1" w14:textId="280E5124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957F40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8E2A4D2" w14:textId="77777777" w:rsidR="00E00CF9" w:rsidRDefault="000526A3" w:rsidP="00E00CF9">
      <w:pPr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69D9DC0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F2D36E0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5DA431E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14DC28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249EE3D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E9700AF" w14:textId="41041A83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kandidatëve,</w:t>
      </w:r>
      <w:r w:rsidR="006F6376">
        <w:rPr>
          <w:rFonts w:ascii="Times New Roman" w:hAnsi="Times New Roman"/>
          <w:sz w:val="24"/>
          <w:szCs w:val="24"/>
        </w:rPr>
        <w:t>Bashkia</w:t>
      </w:r>
      <w:proofErr w:type="spellEnd"/>
      <w:r w:rsidR="006F6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6376">
        <w:rPr>
          <w:rFonts w:ascii="Times New Roman" w:hAnsi="Times New Roman"/>
          <w:sz w:val="24"/>
          <w:szCs w:val="24"/>
        </w:rPr>
        <w:t>Tropojë</w:t>
      </w:r>
      <w:proofErr w:type="spellEnd"/>
      <w:r w:rsidR="006F63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20238C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CD2F1A7" w14:textId="77777777" w:rsidR="00D30710" w:rsidRDefault="00162A70" w:rsidP="00162A70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06E500EA" w14:textId="77777777" w:rsidR="00D30710" w:rsidRDefault="00D30710" w:rsidP="00162A70">
      <w:pPr>
        <w:tabs>
          <w:tab w:val="left" w:pos="5565"/>
        </w:tabs>
        <w:rPr>
          <w:szCs w:val="24"/>
        </w:rPr>
      </w:pPr>
    </w:p>
    <w:p w14:paraId="5F976908" w14:textId="46F1B852" w:rsidR="00162A70" w:rsidRDefault="00D30710" w:rsidP="00162A70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</w:t>
      </w:r>
      <w:r w:rsidR="00162A70">
        <w:rPr>
          <w:b/>
          <w:bCs/>
          <w:sz w:val="24"/>
          <w:szCs w:val="24"/>
        </w:rPr>
        <w:t>KRYETARI I BASHKISE</w:t>
      </w:r>
    </w:p>
    <w:p w14:paraId="4EA544B4" w14:textId="36782200" w:rsidR="00162A70" w:rsidRDefault="00162A70" w:rsidP="00162A70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REXHE BYBERI</w:t>
      </w:r>
    </w:p>
    <w:p w14:paraId="2A488AC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BFFAF89" w14:textId="77777777" w:rsidR="0090250B" w:rsidRPr="00E00CF9" w:rsidRDefault="0090250B" w:rsidP="00E00CF9">
      <w:pPr>
        <w:rPr>
          <w:szCs w:val="24"/>
        </w:rPr>
      </w:pPr>
    </w:p>
    <w:sectPr w:rsidR="0090250B" w:rsidRPr="00E00CF9" w:rsidSect="00E73D6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E5A8E" w14:textId="77777777" w:rsidR="000526A3" w:rsidRDefault="000526A3" w:rsidP="00386E9F">
      <w:pPr>
        <w:spacing w:after="0" w:line="240" w:lineRule="auto"/>
      </w:pPr>
      <w:r>
        <w:separator/>
      </w:r>
    </w:p>
  </w:endnote>
  <w:endnote w:type="continuationSeparator" w:id="0">
    <w:p w14:paraId="3870298B" w14:textId="77777777" w:rsidR="000526A3" w:rsidRDefault="000526A3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17550" w14:textId="77777777" w:rsidR="00A8502A" w:rsidRDefault="00A850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359F9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7F3DCC">
      <w:rPr>
        <w:rFonts w:ascii="Times New Roman" w:hAnsi="Times New Roman"/>
        <w:noProof/>
        <w:sz w:val="20"/>
        <w:szCs w:val="20"/>
      </w:rPr>
      <w:t>8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CCC76" w14:textId="77777777" w:rsidR="00A8502A" w:rsidRDefault="00A850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0A732" w14:textId="77777777" w:rsidR="000526A3" w:rsidRDefault="000526A3" w:rsidP="00386E9F">
      <w:pPr>
        <w:spacing w:after="0" w:line="240" w:lineRule="auto"/>
      </w:pPr>
      <w:r>
        <w:separator/>
      </w:r>
    </w:p>
  </w:footnote>
  <w:footnote w:type="continuationSeparator" w:id="0">
    <w:p w14:paraId="690EA789" w14:textId="77777777" w:rsidR="000526A3" w:rsidRDefault="000526A3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38424" w14:textId="77777777" w:rsidR="00A8502A" w:rsidRDefault="00A850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102A8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9CC38" w14:textId="6E4C7CD8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11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9"/>
  </w:num>
  <w:num w:numId="12">
    <w:abstractNumId w:val="5"/>
  </w:num>
  <w:num w:numId="13">
    <w:abstractNumId w:val="0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494B"/>
    <w:rsid w:val="00033B81"/>
    <w:rsid w:val="00035D59"/>
    <w:rsid w:val="00050C2D"/>
    <w:rsid w:val="000526A3"/>
    <w:rsid w:val="00055A9A"/>
    <w:rsid w:val="00065CE7"/>
    <w:rsid w:val="00081190"/>
    <w:rsid w:val="00083B5A"/>
    <w:rsid w:val="00087974"/>
    <w:rsid w:val="00094A33"/>
    <w:rsid w:val="000B210C"/>
    <w:rsid w:val="000D14F3"/>
    <w:rsid w:val="000D1727"/>
    <w:rsid w:val="000D18A5"/>
    <w:rsid w:val="000D3392"/>
    <w:rsid w:val="000E04BD"/>
    <w:rsid w:val="000E0A73"/>
    <w:rsid w:val="000E0E53"/>
    <w:rsid w:val="000E3367"/>
    <w:rsid w:val="00112EBE"/>
    <w:rsid w:val="00116537"/>
    <w:rsid w:val="00121F5B"/>
    <w:rsid w:val="001249D6"/>
    <w:rsid w:val="001470A4"/>
    <w:rsid w:val="00147B65"/>
    <w:rsid w:val="00157269"/>
    <w:rsid w:val="00162A70"/>
    <w:rsid w:val="0016483B"/>
    <w:rsid w:val="001756BF"/>
    <w:rsid w:val="0017737D"/>
    <w:rsid w:val="00197E5B"/>
    <w:rsid w:val="001A1DA8"/>
    <w:rsid w:val="001A2ED3"/>
    <w:rsid w:val="001B77C0"/>
    <w:rsid w:val="001C4E76"/>
    <w:rsid w:val="001C753E"/>
    <w:rsid w:val="001D05FF"/>
    <w:rsid w:val="001E3847"/>
    <w:rsid w:val="001F4C5D"/>
    <w:rsid w:val="001F61C0"/>
    <w:rsid w:val="00212FE6"/>
    <w:rsid w:val="00233498"/>
    <w:rsid w:val="00240CB6"/>
    <w:rsid w:val="00241223"/>
    <w:rsid w:val="00242CB6"/>
    <w:rsid w:val="0024362E"/>
    <w:rsid w:val="00247AD0"/>
    <w:rsid w:val="00263919"/>
    <w:rsid w:val="00264069"/>
    <w:rsid w:val="00264EC1"/>
    <w:rsid w:val="00265FC0"/>
    <w:rsid w:val="00273BED"/>
    <w:rsid w:val="00274515"/>
    <w:rsid w:val="002976DE"/>
    <w:rsid w:val="002A2371"/>
    <w:rsid w:val="002B35F1"/>
    <w:rsid w:val="002B3ABC"/>
    <w:rsid w:val="002B5C39"/>
    <w:rsid w:val="002B5E1E"/>
    <w:rsid w:val="002D18A6"/>
    <w:rsid w:val="002D5CA3"/>
    <w:rsid w:val="002E3693"/>
    <w:rsid w:val="002F189C"/>
    <w:rsid w:val="002F3B1E"/>
    <w:rsid w:val="002F74E3"/>
    <w:rsid w:val="00300E6D"/>
    <w:rsid w:val="003037F7"/>
    <w:rsid w:val="00304875"/>
    <w:rsid w:val="00305F19"/>
    <w:rsid w:val="0032261F"/>
    <w:rsid w:val="003277A8"/>
    <w:rsid w:val="00330689"/>
    <w:rsid w:val="00337328"/>
    <w:rsid w:val="0034081F"/>
    <w:rsid w:val="0034285E"/>
    <w:rsid w:val="00343802"/>
    <w:rsid w:val="00354B6B"/>
    <w:rsid w:val="00366D0E"/>
    <w:rsid w:val="00371981"/>
    <w:rsid w:val="003739FA"/>
    <w:rsid w:val="0037563B"/>
    <w:rsid w:val="003763D8"/>
    <w:rsid w:val="00376E89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3746"/>
    <w:rsid w:val="003F4E76"/>
    <w:rsid w:val="00421B2C"/>
    <w:rsid w:val="00430364"/>
    <w:rsid w:val="00432EDC"/>
    <w:rsid w:val="00440314"/>
    <w:rsid w:val="00452D02"/>
    <w:rsid w:val="004558B4"/>
    <w:rsid w:val="00461090"/>
    <w:rsid w:val="00471D01"/>
    <w:rsid w:val="00472946"/>
    <w:rsid w:val="00474066"/>
    <w:rsid w:val="004A76C3"/>
    <w:rsid w:val="004D2397"/>
    <w:rsid w:val="004D345A"/>
    <w:rsid w:val="004E03EA"/>
    <w:rsid w:val="004F142A"/>
    <w:rsid w:val="004F4651"/>
    <w:rsid w:val="004F48A0"/>
    <w:rsid w:val="004F6A49"/>
    <w:rsid w:val="00504777"/>
    <w:rsid w:val="00506ADF"/>
    <w:rsid w:val="00510AAF"/>
    <w:rsid w:val="00513D9E"/>
    <w:rsid w:val="00522930"/>
    <w:rsid w:val="00543B3A"/>
    <w:rsid w:val="00556907"/>
    <w:rsid w:val="00591328"/>
    <w:rsid w:val="0059377F"/>
    <w:rsid w:val="005A5B1D"/>
    <w:rsid w:val="005A61C1"/>
    <w:rsid w:val="005A7A83"/>
    <w:rsid w:val="005B1424"/>
    <w:rsid w:val="005C1407"/>
    <w:rsid w:val="005C2A38"/>
    <w:rsid w:val="005C3479"/>
    <w:rsid w:val="005C772F"/>
    <w:rsid w:val="005C7D06"/>
    <w:rsid w:val="005D487D"/>
    <w:rsid w:val="005D7815"/>
    <w:rsid w:val="005E0312"/>
    <w:rsid w:val="005E66B1"/>
    <w:rsid w:val="005F5855"/>
    <w:rsid w:val="00604B4C"/>
    <w:rsid w:val="00614274"/>
    <w:rsid w:val="006146BE"/>
    <w:rsid w:val="00620223"/>
    <w:rsid w:val="0062048A"/>
    <w:rsid w:val="00623A85"/>
    <w:rsid w:val="0063241A"/>
    <w:rsid w:val="006400DE"/>
    <w:rsid w:val="00643AEA"/>
    <w:rsid w:val="00655000"/>
    <w:rsid w:val="00656427"/>
    <w:rsid w:val="00674B01"/>
    <w:rsid w:val="0068057D"/>
    <w:rsid w:val="00680F12"/>
    <w:rsid w:val="00686006"/>
    <w:rsid w:val="006937C4"/>
    <w:rsid w:val="0069745E"/>
    <w:rsid w:val="006B301D"/>
    <w:rsid w:val="006B6673"/>
    <w:rsid w:val="006D275B"/>
    <w:rsid w:val="006D7486"/>
    <w:rsid w:val="006E7570"/>
    <w:rsid w:val="006F6376"/>
    <w:rsid w:val="00700D69"/>
    <w:rsid w:val="00704181"/>
    <w:rsid w:val="00713A5D"/>
    <w:rsid w:val="007147FD"/>
    <w:rsid w:val="00720F02"/>
    <w:rsid w:val="00721805"/>
    <w:rsid w:val="00745A96"/>
    <w:rsid w:val="00753554"/>
    <w:rsid w:val="00755175"/>
    <w:rsid w:val="007551B1"/>
    <w:rsid w:val="00757067"/>
    <w:rsid w:val="00757868"/>
    <w:rsid w:val="007624E5"/>
    <w:rsid w:val="007774CB"/>
    <w:rsid w:val="00777A10"/>
    <w:rsid w:val="00777B2D"/>
    <w:rsid w:val="00781D7C"/>
    <w:rsid w:val="007854B3"/>
    <w:rsid w:val="00785A2B"/>
    <w:rsid w:val="00786BB5"/>
    <w:rsid w:val="00787EB8"/>
    <w:rsid w:val="007964F3"/>
    <w:rsid w:val="00796B90"/>
    <w:rsid w:val="007A44E7"/>
    <w:rsid w:val="007B59E4"/>
    <w:rsid w:val="007C0D27"/>
    <w:rsid w:val="007C1575"/>
    <w:rsid w:val="007D5597"/>
    <w:rsid w:val="007F3DCC"/>
    <w:rsid w:val="007F6424"/>
    <w:rsid w:val="00801F26"/>
    <w:rsid w:val="00805A8E"/>
    <w:rsid w:val="008117EE"/>
    <w:rsid w:val="00812BFD"/>
    <w:rsid w:val="00815334"/>
    <w:rsid w:val="0081564A"/>
    <w:rsid w:val="00826E71"/>
    <w:rsid w:val="008352B4"/>
    <w:rsid w:val="0084157B"/>
    <w:rsid w:val="00845E59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8F5C29"/>
    <w:rsid w:val="0090250B"/>
    <w:rsid w:val="009102F8"/>
    <w:rsid w:val="00912CF8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44005"/>
    <w:rsid w:val="00953111"/>
    <w:rsid w:val="00957F40"/>
    <w:rsid w:val="00961381"/>
    <w:rsid w:val="00963898"/>
    <w:rsid w:val="00975C5C"/>
    <w:rsid w:val="00990CE5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9F46AE"/>
    <w:rsid w:val="009F6334"/>
    <w:rsid w:val="00A024B2"/>
    <w:rsid w:val="00A10FAC"/>
    <w:rsid w:val="00A239A1"/>
    <w:rsid w:val="00A32AC9"/>
    <w:rsid w:val="00A405D4"/>
    <w:rsid w:val="00A4192A"/>
    <w:rsid w:val="00A44140"/>
    <w:rsid w:val="00A63797"/>
    <w:rsid w:val="00A65542"/>
    <w:rsid w:val="00A72E98"/>
    <w:rsid w:val="00A76803"/>
    <w:rsid w:val="00A81AC7"/>
    <w:rsid w:val="00A8502A"/>
    <w:rsid w:val="00A8543C"/>
    <w:rsid w:val="00A87EA1"/>
    <w:rsid w:val="00A95C4D"/>
    <w:rsid w:val="00A9637A"/>
    <w:rsid w:val="00AA371C"/>
    <w:rsid w:val="00AA6E5E"/>
    <w:rsid w:val="00AB32BF"/>
    <w:rsid w:val="00AB470A"/>
    <w:rsid w:val="00AC25A5"/>
    <w:rsid w:val="00AC2C7B"/>
    <w:rsid w:val="00AC7A30"/>
    <w:rsid w:val="00AD7FAF"/>
    <w:rsid w:val="00AE148C"/>
    <w:rsid w:val="00AE3347"/>
    <w:rsid w:val="00AF0E8E"/>
    <w:rsid w:val="00AF7D5B"/>
    <w:rsid w:val="00B1546E"/>
    <w:rsid w:val="00B15F8B"/>
    <w:rsid w:val="00B214F4"/>
    <w:rsid w:val="00B217C5"/>
    <w:rsid w:val="00B21E16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A03F3"/>
    <w:rsid w:val="00BA41CD"/>
    <w:rsid w:val="00BC33B6"/>
    <w:rsid w:val="00BE49FF"/>
    <w:rsid w:val="00C043B6"/>
    <w:rsid w:val="00C10C3D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3EFA"/>
    <w:rsid w:val="00C8768C"/>
    <w:rsid w:val="00CA3A94"/>
    <w:rsid w:val="00CA3BB6"/>
    <w:rsid w:val="00CA3F84"/>
    <w:rsid w:val="00CA76D1"/>
    <w:rsid w:val="00CB48EB"/>
    <w:rsid w:val="00CC1618"/>
    <w:rsid w:val="00CD008E"/>
    <w:rsid w:val="00CD767E"/>
    <w:rsid w:val="00CF0946"/>
    <w:rsid w:val="00D009AC"/>
    <w:rsid w:val="00D206F3"/>
    <w:rsid w:val="00D24DD1"/>
    <w:rsid w:val="00D30710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B2BBF"/>
    <w:rsid w:val="00DB4D14"/>
    <w:rsid w:val="00DB7789"/>
    <w:rsid w:val="00DC6A7D"/>
    <w:rsid w:val="00DD0BF1"/>
    <w:rsid w:val="00DD44AC"/>
    <w:rsid w:val="00DD7F76"/>
    <w:rsid w:val="00DE1B8E"/>
    <w:rsid w:val="00E00CF9"/>
    <w:rsid w:val="00E1133C"/>
    <w:rsid w:val="00E12463"/>
    <w:rsid w:val="00E15374"/>
    <w:rsid w:val="00E158F4"/>
    <w:rsid w:val="00E24A82"/>
    <w:rsid w:val="00E276AF"/>
    <w:rsid w:val="00E3031D"/>
    <w:rsid w:val="00E3553E"/>
    <w:rsid w:val="00E73D61"/>
    <w:rsid w:val="00E86089"/>
    <w:rsid w:val="00E96B06"/>
    <w:rsid w:val="00EC5713"/>
    <w:rsid w:val="00EC7EC2"/>
    <w:rsid w:val="00ED3847"/>
    <w:rsid w:val="00EE20B2"/>
    <w:rsid w:val="00EE5850"/>
    <w:rsid w:val="00EF02F4"/>
    <w:rsid w:val="00EF29D9"/>
    <w:rsid w:val="00F24C73"/>
    <w:rsid w:val="00F320CD"/>
    <w:rsid w:val="00F43E71"/>
    <w:rsid w:val="00F53657"/>
    <w:rsid w:val="00F56A2F"/>
    <w:rsid w:val="00F637F9"/>
    <w:rsid w:val="00F80440"/>
    <w:rsid w:val="00F830FA"/>
    <w:rsid w:val="00F8350A"/>
    <w:rsid w:val="00F83AB6"/>
    <w:rsid w:val="00F86770"/>
    <w:rsid w:val="00F97A80"/>
    <w:rsid w:val="00FA510D"/>
    <w:rsid w:val="00FA5709"/>
    <w:rsid w:val="00FA7201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F0550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paragraph" w:customStyle="1" w:styleId="rtecenter">
    <w:name w:val="rtecenter"/>
    <w:basedOn w:val="Normal"/>
    <w:rsid w:val="00957F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957F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dap.gov.al/2014-03-21-12-52-44/udhezime/426-udhezim-nr-2-date-27-03-201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2022-06-06T08:42:00Z</dcterms:created>
  <dcterms:modified xsi:type="dcterms:W3CDTF">2023-11-10T08:25:00Z</dcterms:modified>
</cp:coreProperties>
</file>